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Reading West and Mid Berkshire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Reading West and Mid Berkshire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Reading West and Mid Berkshire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Reading West and Mid Berkshire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Reading West and Mid Berkshire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Reading West and Mid Berkshire are estimated to have a score of 1-2 on the PGSI (low-risk gambling), whilst </w:t>
      </w:r>
      <w:r w:rsidRPr="00773DF7">
        <w:rPr>
          <w:rFonts w:ascii="Libre Franklin Light" w:hAnsi="Libre Franklin Light" w:cs="Calibri Light"/>
          <w:b/>
          <w:bCs/>
          <w:color w:val="C45911" w:themeColor="accent2" w:themeShade="BF"/>
        </w:rPr>
        <w:t xml:space="preserve">3.4%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55.0% </w:t>
      </w:r>
      <w:r w:rsidRPr="004747BF">
        <w:rPr>
          <w:rFonts w:ascii="Libre Franklin Light" w:eastAsia="Times New Roman" w:hAnsi="Libre Franklin Light" w:cs="Calibri Light"/>
        </w:rPr>
        <w:t xml:space="preserve">of those respondents classified as PGSI 8+ in Reading West and Mid Berkshire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Reading West and Mid Berkshire is estimated to be </w:t>
      </w:r>
      <w:r w:rsidRPr="00773DF7">
        <w:rPr>
          <w:rFonts w:ascii="Libre Franklin Light" w:eastAsia="Times New Roman" w:hAnsi="Libre Franklin Light" w:cs="Calibri Light"/>
          <w:b/>
          <w:bCs/>
          <w:color w:val="C45911" w:themeColor="accent2" w:themeShade="BF"/>
        </w:rPr>
        <w:t xml:space="preserve">£1,181,468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Reading West and Mid Berkshire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Reading West and Mid Berkshire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Reading West and Mid Berkshire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Reading West and Mid Berkshire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Reading West and Mid Berk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Reading West and Mid Berkshire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Reading West and Mid Berk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Reading West and Mid Berkshire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28.1%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Reading West and Mid Berkshire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55.0%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Reading West and Mid Berk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Reading West and Mid Berkshire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28.1%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Reading West and Mid Berkshire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Reading West and Mid Berkshire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Reading West and Mid Berkshire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Reading West and Mid Berkshire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Reading West and Mid Berkshire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£1,181,468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Reading West and Mid Berkshire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£19,244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£397,981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£28,510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£8,018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£14,700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£713,015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£1,181,468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Reading West and Mid Berkshire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Reading West and Mid Berkshire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Reading West and Mid Berkshire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Reading West and Mid Berkshire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Reading West and Mid Berkshire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Reading West and Mid Berkshire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Reading West and Mid Berkshire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Reading West and Mid Berkshire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Reading West and Mid Berkshire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14.6%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Reading West and Mid Berkshire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Reading West and Mid Berkshire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Reading West and Mid Berkshire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25526AA-952B-4C28-883D-3F6492AEA64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